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030" w:rsidP="00F70030" w:rsidRDefault="00F70030" w14:paraId="6D978920" w14:textId="2322D024">
      <w:pPr>
        <w:tabs>
          <w:tab w:val="left" w:pos="993"/>
          <w:tab w:val="left" w:pos="1134"/>
        </w:tabs>
        <w:rPr>
          <w:rFonts w:cs="Arial"/>
        </w:rPr>
      </w:pPr>
      <w:r w:rsidRPr="57E85309">
        <w:rPr>
          <w:rFonts w:cs="Arial"/>
        </w:rPr>
        <w:t xml:space="preserve">Številka: </w:t>
      </w:r>
      <w:r w:rsidRPr="57E85309" w:rsidR="2E52040D">
        <w:rPr>
          <w:rFonts w:cs="Arial"/>
        </w:rPr>
        <w:t>3</w:t>
      </w:r>
      <w:r w:rsidRPr="57E85309" w:rsidR="3C731C4B">
        <w:rPr>
          <w:rFonts w:cs="Arial"/>
        </w:rPr>
        <w:t>.</w:t>
      </w:r>
      <w:r w:rsidRPr="57E85309" w:rsidR="2E52040D">
        <w:rPr>
          <w:rFonts w:cs="Arial"/>
        </w:rPr>
        <w:t>2024</w:t>
      </w:r>
    </w:p>
    <w:p w:rsidRPr="00E85432" w:rsidR="00E85432" w:rsidP="006101A2" w:rsidRDefault="00E85432" w14:paraId="41C1E8FE" w14:textId="77777777">
      <w:pPr>
        <w:jc w:val="both"/>
        <w:rPr>
          <w:rFonts w:cs="Arial"/>
        </w:rPr>
      </w:pPr>
    </w:p>
    <w:p w:rsidR="007F23E7" w:rsidP="00783EFB" w:rsidRDefault="00006DCA" w14:paraId="557BCB36" w14:textId="560543C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NOMINIRNIRANEGA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p w:rsidR="002B6DAB" w:rsidP="00783EFB" w:rsidRDefault="002B6DAB" w14:paraId="230511DD" w14:textId="511444BE">
      <w:pPr>
        <w:jc w:val="center"/>
        <w:rPr>
          <w:rFonts w:cs="Arial"/>
          <w:b/>
        </w:rPr>
      </w:pPr>
    </w:p>
    <w:p w:rsidRPr="00783EFB" w:rsidR="002B6DAB" w:rsidP="00783EFB" w:rsidRDefault="002B6DAB" w14:paraId="119E0538" w14:textId="77777777">
      <w:pPr>
        <w:jc w:val="center"/>
        <w:rPr>
          <w:rFonts w:cs="Arial"/>
          <w:b/>
        </w:rPr>
      </w:pPr>
    </w:p>
    <w:tbl>
      <w:tblPr>
        <w:tblStyle w:val="Tabelamrea"/>
        <w:tblW w:w="9709" w:type="dxa"/>
        <w:tblInd w:w="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98"/>
        <w:gridCol w:w="5211"/>
      </w:tblGrid>
      <w:tr w:rsidR="00333F30" w:rsidTr="00C83594" w14:paraId="0917ED51" w14:textId="77777777">
        <w:tc>
          <w:tcPr>
            <w:tcW w:w="4498" w:type="dxa"/>
          </w:tcPr>
          <w:p w:rsidR="00333F30" w:rsidP="00333F30" w:rsidRDefault="00333F30" w14:paraId="55E2178B" w14:textId="77777777">
            <w:pPr>
              <w:tabs>
                <w:tab w:val="left" w:pos="1083"/>
              </w:tabs>
              <w:rPr>
                <w:rFonts w:cs="Arial"/>
              </w:rPr>
            </w:pPr>
          </w:p>
          <w:p w:rsidR="00333F30" w:rsidP="00747D7A" w:rsidRDefault="00333F30" w14:paraId="5DAE1878" w14:textId="5B071633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</w:t>
            </w:r>
            <w:r w:rsidR="00747D7A">
              <w:rPr>
                <w:rFonts w:cs="Arial"/>
              </w:rPr>
              <w:t>nominiranega kadra</w:t>
            </w:r>
            <w:r>
              <w:rPr>
                <w:rFonts w:cs="Arial"/>
              </w:rPr>
              <w:t>:</w:t>
            </w:r>
          </w:p>
        </w:tc>
        <w:tc>
          <w:tcPr>
            <w:tcW w:w="5211" w:type="dxa"/>
            <w:tcBorders>
              <w:bottom w:val="single" w:color="auto" w:sz="4" w:space="0"/>
            </w:tcBorders>
          </w:tcPr>
          <w:p w:rsidR="00333F30" w:rsidP="00333F30" w:rsidRDefault="00333F30" w14:paraId="7AED9FC9" w14:textId="7777777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F70030" w:rsidTr="00287D0C" w14:paraId="7F25BBDD" w14:textId="77777777">
        <w:tc>
          <w:tcPr>
            <w:tcW w:w="4498" w:type="dxa"/>
          </w:tcPr>
          <w:p w:rsidR="00F70030" w:rsidP="00A56797" w:rsidRDefault="00F70030" w14:paraId="0C953247" w14:textId="2A08F1CD">
            <w:pPr>
              <w:tabs>
                <w:tab w:val="left" w:pos="1083"/>
              </w:tabs>
              <w:rPr>
                <w:rFonts w:cs="Arial"/>
              </w:rPr>
            </w:pPr>
          </w:p>
          <w:p w:rsidR="002B6DAB" w:rsidP="00A56797" w:rsidRDefault="002B6DAB" w14:paraId="3430FC9F" w14:textId="77777777">
            <w:pPr>
              <w:tabs>
                <w:tab w:val="left" w:pos="1083"/>
              </w:tabs>
              <w:rPr>
                <w:rFonts w:cs="Arial"/>
              </w:rPr>
            </w:pPr>
          </w:p>
          <w:p w:rsidR="00F70030" w:rsidP="00A56797" w:rsidRDefault="00171BE2" w14:paraId="52B68790" w14:textId="6CAE0D14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Nominirani kader</w:t>
            </w:r>
            <w:r w:rsidR="00747D7A">
              <w:rPr>
                <w:rFonts w:cs="Arial"/>
              </w:rPr>
              <w:t xml:space="preserve"> nastopa kot vodj</w:t>
            </w:r>
            <w:r w:rsidR="001F3A9B">
              <w:rPr>
                <w:rFonts w:cs="Arial"/>
              </w:rPr>
              <w:t>a projekta, ali kot strokovnjak</w:t>
            </w:r>
            <w:r>
              <w:rPr>
                <w:rFonts w:cs="Arial"/>
              </w:rPr>
              <w:t xml:space="preserve"> </w:t>
            </w:r>
            <w:r w:rsidRPr="00783EFB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(ustrezno se navede)</w:t>
            </w:r>
            <w:r w:rsidR="00F70030">
              <w:rPr>
                <w:rFonts w:cs="Arial"/>
              </w:rPr>
              <w:t>:</w:t>
            </w:r>
          </w:p>
        </w:tc>
        <w:tc>
          <w:tcPr>
            <w:tcW w:w="5211" w:type="dxa"/>
            <w:tcBorders>
              <w:top w:val="single" w:color="auto" w:sz="4" w:space="0"/>
              <w:bottom w:val="single" w:color="auto" w:sz="4" w:space="0"/>
            </w:tcBorders>
          </w:tcPr>
          <w:p w:rsidR="00F70030" w:rsidP="00A56797" w:rsidRDefault="00F70030" w14:paraId="3F7B7AE0" w14:textId="7777777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C83594" w:rsidTr="00FB6957" w14:paraId="69C7C35B" w14:textId="77777777">
        <w:tc>
          <w:tcPr>
            <w:tcW w:w="4498" w:type="dxa"/>
          </w:tcPr>
          <w:p w:rsidR="00C83594" w:rsidP="00FB6957" w:rsidRDefault="00C83594" w14:paraId="7909C37D" w14:textId="1E9B4EA0">
            <w:pPr>
              <w:tabs>
                <w:tab w:val="left" w:pos="1083"/>
              </w:tabs>
              <w:rPr>
                <w:rFonts w:cs="Arial"/>
              </w:rPr>
            </w:pPr>
          </w:p>
          <w:p w:rsidR="002B6DAB" w:rsidP="00FB6957" w:rsidRDefault="002B6DAB" w14:paraId="47242445" w14:textId="77777777">
            <w:pPr>
              <w:tabs>
                <w:tab w:val="left" w:pos="1083"/>
              </w:tabs>
              <w:rPr>
                <w:rFonts w:cs="Arial"/>
              </w:rPr>
            </w:pPr>
          </w:p>
          <w:p w:rsidR="00C83594" w:rsidP="00FB6957" w:rsidRDefault="00C83594" w14:paraId="63E45749" w14:textId="70EE62CE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Naziv sodelujočega podjetja pri katerem je oseba zaposlena </w:t>
            </w:r>
            <w:r w:rsidRPr="00287D0C">
              <w:rPr>
                <w:rFonts w:cs="Arial"/>
                <w:b/>
                <w:u w:val="single"/>
              </w:rPr>
              <w:t>ter</w:t>
            </w:r>
            <w:r>
              <w:rPr>
                <w:rFonts w:cs="Arial"/>
              </w:rPr>
              <w:t xml:space="preserve"> navedba ali je oseba zaposlena pri ponudniku, </w:t>
            </w:r>
            <w:proofErr w:type="spellStart"/>
            <w:r>
              <w:rPr>
                <w:rFonts w:cs="Arial"/>
              </w:rPr>
              <w:t>soponudniku</w:t>
            </w:r>
            <w:proofErr w:type="spellEnd"/>
            <w:r>
              <w:rPr>
                <w:rFonts w:cs="Arial"/>
              </w:rPr>
              <w:t xml:space="preserve"> ali podizvajalcu:</w:t>
            </w:r>
          </w:p>
        </w:tc>
        <w:tc>
          <w:tcPr>
            <w:tcW w:w="5211" w:type="dxa"/>
          </w:tcPr>
          <w:p w:rsidR="00C83594" w:rsidP="00FB6957" w:rsidRDefault="00C83594" w14:paraId="49F57CF6" w14:textId="7777777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747D7A" w:rsidTr="002B6DAB" w14:paraId="6EF82B05" w14:textId="77777777">
        <w:trPr>
          <w:trHeight w:val="1276"/>
        </w:trPr>
        <w:tc>
          <w:tcPr>
            <w:tcW w:w="4498" w:type="dxa"/>
          </w:tcPr>
          <w:p w:rsidR="00747D7A" w:rsidP="00A56797" w:rsidRDefault="00747D7A" w14:paraId="6ACEBC1E" w14:textId="044DC627">
            <w:pPr>
              <w:tabs>
                <w:tab w:val="left" w:pos="1083"/>
              </w:tabs>
              <w:rPr>
                <w:rFonts w:cs="Arial"/>
              </w:rPr>
            </w:pPr>
          </w:p>
          <w:p w:rsidR="002B6DAB" w:rsidP="00A56797" w:rsidRDefault="002B6DAB" w14:paraId="36B789D4" w14:textId="77777777">
            <w:pPr>
              <w:tabs>
                <w:tab w:val="left" w:pos="1083"/>
              </w:tabs>
              <w:rPr>
                <w:rFonts w:cs="Arial"/>
              </w:rPr>
            </w:pPr>
          </w:p>
          <w:p w:rsidR="00747D7A" w:rsidP="00A56797" w:rsidRDefault="00783EFB" w14:paraId="07D24F7B" w14:textId="7E873D41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="00747D7A">
              <w:rPr>
                <w:rFonts w:cs="Arial"/>
              </w:rPr>
              <w:t>ridobljena izobrazba in št. let delovnih izkušenj:</w:t>
            </w:r>
          </w:p>
        </w:tc>
        <w:tc>
          <w:tcPr>
            <w:tcW w:w="5211" w:type="dxa"/>
            <w:tcBorders>
              <w:top w:val="single" w:color="auto" w:sz="4" w:space="0"/>
              <w:bottom w:val="single" w:color="auto" w:sz="4" w:space="0"/>
            </w:tcBorders>
          </w:tcPr>
          <w:p w:rsidR="00747D7A" w:rsidP="00A56797" w:rsidRDefault="00747D7A" w14:paraId="2A3FDC6E" w14:textId="7777777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:rsidR="00333F30" w:rsidP="00E71F4F" w:rsidRDefault="00333F30" w14:paraId="7BFA63D9" w14:textId="77777777">
      <w:pPr>
        <w:rPr>
          <w:rFonts w:cs="Arial"/>
        </w:rPr>
      </w:pPr>
    </w:p>
    <w:p w:rsidR="00834215" w:rsidP="00E50DC5" w:rsidRDefault="00834215" w14:paraId="000EFD5B" w14:textId="7E303075">
      <w:pPr>
        <w:jc w:val="both"/>
        <w:rPr>
          <w:rFonts w:cs="Arial"/>
        </w:rPr>
      </w:pPr>
    </w:p>
    <w:p w:rsidR="002B6DAB" w:rsidP="00E50DC5" w:rsidRDefault="002B6DAB" w14:paraId="19BFF7A9" w14:textId="3FC94F40">
      <w:pPr>
        <w:jc w:val="both"/>
        <w:rPr>
          <w:rFonts w:cs="Arial"/>
        </w:rPr>
      </w:pPr>
    </w:p>
    <w:p w:rsidR="002B6DAB" w:rsidP="00E50DC5" w:rsidRDefault="002B6DAB" w14:paraId="28F222BE" w14:textId="77777777">
      <w:pPr>
        <w:jc w:val="both"/>
        <w:rPr>
          <w:rFonts w:cs="Arial"/>
        </w:rPr>
      </w:pPr>
    </w:p>
    <w:p w:rsidRPr="00E85432" w:rsidR="00E50DC5" w:rsidP="00E50DC5" w:rsidRDefault="00E50DC5" w14:paraId="03BC8E70" w14:textId="36D0B726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:rsidRPr="00D64995" w:rsidR="00287D0C" w:rsidP="00FF52DB" w:rsidRDefault="006B3F31" w14:paraId="059D79BA" w14:textId="6C7C392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</w:t>
      </w:r>
      <w:r w:rsidR="00E50DC5">
        <w:rPr>
          <w:rFonts w:cs="Arial"/>
        </w:rPr>
        <w:t>Po</w:t>
      </w:r>
      <w:r w:rsidRPr="00E85432" w:rsidR="00E50DC5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:rsidR="002B6DAB" w:rsidP="00FF52DB" w:rsidRDefault="002B6DAB" w14:paraId="06D6220E" w14:textId="77777777">
      <w:pPr>
        <w:jc w:val="both"/>
        <w:rPr>
          <w:rFonts w:cs="Arial"/>
          <w:i/>
        </w:rPr>
      </w:pPr>
    </w:p>
    <w:p w:rsidR="002B6DAB" w:rsidP="00FF52DB" w:rsidRDefault="002B6DAB" w14:paraId="0C6B164B" w14:textId="77777777">
      <w:pPr>
        <w:jc w:val="both"/>
        <w:rPr>
          <w:rFonts w:cs="Arial"/>
          <w:i/>
        </w:rPr>
      </w:pPr>
    </w:p>
    <w:p w:rsidR="002B6DAB" w:rsidP="00FF52DB" w:rsidRDefault="002B6DAB" w14:paraId="5A607451" w14:textId="77777777">
      <w:pPr>
        <w:jc w:val="both"/>
        <w:rPr>
          <w:rFonts w:cs="Arial"/>
          <w:i/>
        </w:rPr>
      </w:pPr>
    </w:p>
    <w:p w:rsidR="002B6DAB" w:rsidP="00FF52DB" w:rsidRDefault="002B6DAB" w14:paraId="535CEB16" w14:textId="77777777">
      <w:pPr>
        <w:jc w:val="both"/>
        <w:rPr>
          <w:rFonts w:cs="Arial"/>
          <w:i/>
        </w:rPr>
      </w:pPr>
    </w:p>
    <w:p w:rsidR="002B6DAB" w:rsidP="00FF52DB" w:rsidRDefault="002B6DAB" w14:paraId="7DA1C885" w14:textId="77777777">
      <w:pPr>
        <w:jc w:val="both"/>
        <w:rPr>
          <w:rFonts w:cs="Arial"/>
          <w:i/>
        </w:rPr>
      </w:pPr>
    </w:p>
    <w:p w:rsidR="002B6DAB" w:rsidP="00FF52DB" w:rsidRDefault="002B6DAB" w14:paraId="59AEE885" w14:textId="77777777">
      <w:pPr>
        <w:jc w:val="both"/>
        <w:rPr>
          <w:rFonts w:cs="Arial"/>
          <w:i/>
        </w:rPr>
      </w:pPr>
    </w:p>
    <w:p w:rsidR="002B6DAB" w:rsidP="00FF52DB" w:rsidRDefault="002B6DAB" w14:paraId="03C5FB0B" w14:textId="77777777">
      <w:pPr>
        <w:jc w:val="both"/>
        <w:rPr>
          <w:rFonts w:cs="Arial"/>
          <w:i/>
        </w:rPr>
      </w:pPr>
    </w:p>
    <w:p w:rsidR="002B6DAB" w:rsidP="00FF52DB" w:rsidRDefault="002B6DAB" w14:paraId="62F46609" w14:textId="77777777">
      <w:pPr>
        <w:jc w:val="both"/>
        <w:rPr>
          <w:rFonts w:cs="Arial"/>
          <w:i/>
        </w:rPr>
      </w:pPr>
    </w:p>
    <w:p w:rsidR="002B6DAB" w:rsidP="00FF52DB" w:rsidRDefault="002B6DAB" w14:paraId="11E4C589" w14:textId="77777777">
      <w:pPr>
        <w:jc w:val="both"/>
        <w:rPr>
          <w:rFonts w:cs="Arial"/>
          <w:i/>
        </w:rPr>
      </w:pPr>
    </w:p>
    <w:p w:rsidR="002B6DAB" w:rsidP="00FF52DB" w:rsidRDefault="002B6DAB" w14:paraId="3BB44F90" w14:textId="77777777">
      <w:pPr>
        <w:jc w:val="both"/>
        <w:rPr>
          <w:rFonts w:cs="Arial"/>
          <w:i/>
        </w:rPr>
      </w:pPr>
    </w:p>
    <w:p w:rsidR="002B6DAB" w:rsidP="00FF52DB" w:rsidRDefault="002B6DAB" w14:paraId="06B599D6" w14:textId="77777777">
      <w:pPr>
        <w:jc w:val="both"/>
        <w:rPr>
          <w:rFonts w:cs="Arial"/>
          <w:i/>
        </w:rPr>
      </w:pPr>
    </w:p>
    <w:p w:rsidR="002B6DAB" w:rsidP="00FF52DB" w:rsidRDefault="002B6DAB" w14:paraId="6357D62E" w14:textId="77777777">
      <w:pPr>
        <w:jc w:val="both"/>
        <w:rPr>
          <w:rFonts w:cs="Arial"/>
          <w:i/>
        </w:rPr>
      </w:pPr>
    </w:p>
    <w:p w:rsidR="002B6DAB" w:rsidP="00FF52DB" w:rsidRDefault="002B6DAB" w14:paraId="0458BD86" w14:textId="77777777">
      <w:pPr>
        <w:jc w:val="both"/>
        <w:rPr>
          <w:rFonts w:cs="Arial"/>
          <w:i/>
        </w:rPr>
      </w:pPr>
    </w:p>
    <w:p w:rsidR="002B6DAB" w:rsidP="00FF52DB" w:rsidRDefault="002B6DAB" w14:paraId="4D03F4A0" w14:textId="77777777">
      <w:pPr>
        <w:jc w:val="both"/>
        <w:rPr>
          <w:rFonts w:cs="Arial"/>
          <w:i/>
        </w:rPr>
      </w:pPr>
    </w:p>
    <w:p w:rsidR="002B6DAB" w:rsidP="00FF52DB" w:rsidRDefault="002B6DAB" w14:paraId="636EEE7C" w14:textId="77777777">
      <w:pPr>
        <w:jc w:val="both"/>
        <w:rPr>
          <w:rFonts w:cs="Arial"/>
          <w:i/>
        </w:rPr>
      </w:pPr>
    </w:p>
    <w:p w:rsidR="002B6DAB" w:rsidP="00FF52DB" w:rsidRDefault="002B6DAB" w14:paraId="46E931AF" w14:textId="77777777">
      <w:pPr>
        <w:jc w:val="both"/>
        <w:rPr>
          <w:rFonts w:cs="Arial"/>
          <w:i/>
        </w:rPr>
      </w:pPr>
    </w:p>
    <w:p w:rsidR="002B6DAB" w:rsidP="00FF52DB" w:rsidRDefault="002B6DAB" w14:paraId="1261B4CF" w14:textId="77777777">
      <w:pPr>
        <w:jc w:val="both"/>
        <w:rPr>
          <w:rFonts w:cs="Arial"/>
          <w:i/>
        </w:rPr>
      </w:pPr>
    </w:p>
    <w:p w:rsidR="00FF52DB" w:rsidP="00FF52DB" w:rsidRDefault="006101A2" w14:paraId="1DFC8643" w14:textId="58FC1272">
      <w:pPr>
        <w:jc w:val="both"/>
        <w:rPr>
          <w:rFonts w:cs="Arial"/>
          <w:i/>
        </w:rPr>
      </w:pPr>
      <w:bookmarkStart w:name="_GoBack" w:id="0"/>
      <w:bookmarkEnd w:id="0"/>
      <w:r w:rsidRPr="00FF0997">
        <w:rPr>
          <w:rFonts w:cs="Arial"/>
          <w:i/>
        </w:rPr>
        <w:t>Ta obrazec je sestavni del in priloga ponudbe</w:t>
      </w:r>
      <w:r w:rsidR="00C31E41"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 w:rsidR="00FF52DB">
        <w:rPr>
          <w:rFonts w:cs="Arial"/>
          <w:i/>
        </w:rPr>
        <w:t xml:space="preserve"> V primeru pomanjkanja prostora, se obrazec ustrezno prilagodi. </w:t>
      </w:r>
    </w:p>
    <w:p w:rsidR="00440AFA" w:rsidP="00287D0C" w:rsidRDefault="00440AFA" w14:paraId="28BAF385" w14:textId="33CB7C57">
      <w:pPr>
        <w:tabs>
          <w:tab w:val="left" w:pos="993"/>
          <w:tab w:val="left" w:pos="1134"/>
        </w:tabs>
        <w:rPr>
          <w:rFonts w:cs="Arial"/>
        </w:rPr>
      </w:pPr>
    </w:p>
    <w:sectPr w:rsidR="00440AFA" w:rsidSect="00276CA1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941" w:rsidRDefault="002B5941" w14:paraId="7FA92385" w14:textId="77777777">
      <w:r>
        <w:separator/>
      </w:r>
    </w:p>
  </w:endnote>
  <w:endnote w:type="continuationSeparator" w:id="0">
    <w:p w:rsidR="002B5941" w:rsidRDefault="002B5941" w14:paraId="0FDDFE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:rsidTr="2B308524" w14:paraId="6699729E" w14:textId="77777777">
      <w:trPr>
        <w:trHeight w:val="300"/>
      </w:trPr>
      <w:tc>
        <w:tcPr>
          <w:tcW w:w="3020" w:type="dxa"/>
        </w:tcPr>
        <w:p w:rsidR="2B308524" w:rsidP="2B308524" w:rsidRDefault="2B308524" w14:paraId="49B77D09" w14:textId="13AF9112">
          <w:pPr>
            <w:ind w:left="-115"/>
          </w:pPr>
        </w:p>
      </w:tc>
      <w:tc>
        <w:tcPr>
          <w:tcW w:w="3020" w:type="dxa"/>
        </w:tcPr>
        <w:p w:rsidR="2B308524" w:rsidP="2B308524" w:rsidRDefault="2B308524" w14:paraId="43CAAE12" w14:textId="484FEA90">
          <w:pPr>
            <w:jc w:val="center"/>
          </w:pPr>
        </w:p>
      </w:tc>
      <w:tc>
        <w:tcPr>
          <w:tcW w:w="3020" w:type="dxa"/>
        </w:tcPr>
        <w:p w:rsidR="2B308524" w:rsidP="2B308524" w:rsidRDefault="2B308524" w14:paraId="0AEEC4A2" w14:textId="19495B43">
          <w:pPr>
            <w:ind w:right="-115"/>
            <w:jc w:val="right"/>
          </w:pPr>
        </w:p>
      </w:tc>
    </w:tr>
  </w:tbl>
  <w:p w:rsidR="2B308524" w:rsidP="2B308524" w:rsidRDefault="2B308524" w14:paraId="67157823" w14:textId="4F299CB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42453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Pr="00F617DB" w:rsidR="00F617DB" w:rsidRDefault="00F617DB" w14:paraId="3EF1B5C4" w14:noSpellErr="1" w14:textId="1AA14C14">
        <w:pPr>
          <w:pStyle w:val="Noga"/>
          <w:jc w:val="right"/>
          <w:rPr>
            <w:rFonts w:ascii="Arial" w:hAnsi="Arial" w:cs="Arial"/>
            <w:sz w:val="22"/>
            <w:szCs w:val="22"/>
          </w:rPr>
        </w:pPr>
        <w:r w:rsidRPr="6E0E9ACE" w:rsidR="6E0E9ACE">
          <w:rPr>
            <w:rFonts w:ascii="Segoe UI" w:hAnsi="Segoe UI" w:eastAsia="Segoe UI" w:cs="Segoe UI"/>
            <w:noProof/>
            <w:color w:val="333333"/>
            <w:sz w:val="18"/>
            <w:szCs w:val="18"/>
            <w:lang w:val="sl-SI"/>
          </w:rPr>
          <w:t>Projekt sofinancirata Republika Slovenija, MVI in Evropska unija iz sredstev ESS+.</w:t>
        </w:r>
        <w:r w:rsidRPr="6E0E9ACE">
          <w:rPr>
            <w:rFonts w:ascii="Arial" w:hAnsi="Arial" w:cs="Arial"/>
            <w:noProof/>
            <w:sz w:val="22"/>
            <w:szCs w:val="22"/>
          </w:rPr>
          <w:fldChar w:fldCharType="begin"/>
        </w:r>
        <w:r w:rsidRPr="6E0E9ACE">
          <w:rPr>
            <w:rFonts w:ascii="Arial" w:hAnsi="Arial" w:cs="Arial"/>
            <w:sz w:val="22"/>
            <w:szCs w:val="22"/>
          </w:rPr>
          <w:instrText xml:space="preserve">PAGE   \* MERGEFORMAT</w:instrText>
        </w:r>
        <w:r w:rsidRPr="6E0E9ACE">
          <w:rPr>
            <w:rFonts w:ascii="Arial" w:hAnsi="Arial" w:cs="Arial"/>
            <w:sz w:val="22"/>
            <w:szCs w:val="22"/>
          </w:rPr>
          <w:fldChar w:fldCharType="separate"/>
        </w:r>
        <w:r w:rsidRPr="6E0E9ACE" w:rsidR="6E0E9ACE">
          <w:rPr>
            <w:rFonts w:ascii="Arial" w:hAnsi="Arial" w:cs="Arial"/>
            <w:noProof/>
            <w:sz w:val="22"/>
            <w:szCs w:val="22"/>
          </w:rPr>
          <w:t>1</w:t>
        </w:r>
        <w:r w:rsidRPr="6E0E9ACE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1644E1" w:rsidRDefault="001644E1" w14:paraId="60C21ECF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941" w:rsidRDefault="002B5941" w14:paraId="63B48269" w14:textId="77777777">
      <w:r>
        <w:separator/>
      </w:r>
    </w:p>
  </w:footnote>
  <w:footnote w:type="continuationSeparator" w:id="0">
    <w:p w:rsidR="002B5941" w:rsidRDefault="002B5941" w14:paraId="4246501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:rsidTr="2B308524" w14:paraId="700D05B3" w14:textId="77777777">
      <w:trPr>
        <w:trHeight w:val="300"/>
      </w:trPr>
      <w:tc>
        <w:tcPr>
          <w:tcW w:w="3020" w:type="dxa"/>
        </w:tcPr>
        <w:p w:rsidR="2B308524" w:rsidP="2B308524" w:rsidRDefault="2B308524" w14:paraId="2EEF3754" w14:textId="57B52C17">
          <w:pPr>
            <w:ind w:left="-115"/>
          </w:pPr>
        </w:p>
      </w:tc>
      <w:tc>
        <w:tcPr>
          <w:tcW w:w="3020" w:type="dxa"/>
        </w:tcPr>
        <w:p w:rsidR="2B308524" w:rsidP="2B308524" w:rsidRDefault="2B308524" w14:paraId="5BF3187F" w14:textId="6108A364">
          <w:pPr>
            <w:jc w:val="center"/>
          </w:pPr>
        </w:p>
      </w:tc>
      <w:tc>
        <w:tcPr>
          <w:tcW w:w="3020" w:type="dxa"/>
        </w:tcPr>
        <w:p w:rsidR="2B308524" w:rsidP="2B308524" w:rsidRDefault="2B308524" w14:paraId="118C08D8" w14:textId="7DFEB355">
          <w:pPr>
            <w:ind w:right="-115"/>
            <w:jc w:val="right"/>
          </w:pPr>
        </w:p>
      </w:tc>
    </w:tr>
  </w:tbl>
  <w:p w:rsidR="2B308524" w:rsidRDefault="2B308524" w14:paraId="567601FA" w14:textId="550535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747D7A" w:rsidP="00747D7A" w:rsidRDefault="00747D7A" w14:paraId="2AF4A61B" w14:textId="77777777"/>
  <w:p w:rsidR="00747D7A" w:rsidP="00747D7A" w:rsidRDefault="00747D7A" w14:paraId="06951D8C" w14:textId="77777777"/>
  <w:p w:rsidR="001644E1" w:rsidP="68D5D933" w:rsidRDefault="2B308524" w14:paraId="3641EFED" w14:textId="0F0A8149">
    <w:pPr>
      <w:pStyle w:val="Navaden"/>
    </w:pPr>
    <w:r w:rsidR="68D5D933">
      <w:drawing>
        <wp:inline wp14:editId="68D5D933" wp14:anchorId="50E9698F">
          <wp:extent cx="4572000" cy="514350"/>
          <wp:effectExtent l="0" t="0" r="0" b="0"/>
          <wp:docPr id="885432355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37bdbf8ae9424be5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1644E1" w:rsidTr="00D31E2D" w14:paraId="3D805C03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1644E1" w:rsidP="001644E1" w:rsidRDefault="001644E1" w14:paraId="1A9E2972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1644E1" w:rsidP="001644E1" w:rsidRDefault="001644E1" w14:paraId="40A8C5CB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1644E1" w:rsidP="001644E1" w:rsidRDefault="001644E1" w14:paraId="25B8CC3F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703B8F" w:rsidR="001644E1" w:rsidTr="00D31E2D" w14:paraId="6FE4C326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D20ADE" w:rsidR="001644E1" w:rsidP="001644E1" w:rsidRDefault="00BB339B" w14:paraId="0056B1BD" w14:textId="0B65396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name="_Hlk103326709" w:id="1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D20ADE" w:rsidR="001644E1" w:rsidP="001644E1" w:rsidRDefault="001644E1" w14:paraId="18ED608D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D20ADE" w:rsidR="001644E1" w:rsidP="00B95A77" w:rsidRDefault="001644E1" w14:paraId="659DC03D" w14:textId="6422F83F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B95A77">
            <w:rPr>
              <w:rFonts w:cs="Arial"/>
              <w:sz w:val="16"/>
              <w:szCs w:val="16"/>
            </w:rPr>
            <w:t>6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1"/>
  </w:tbl>
  <w:p w:rsidR="001644E1" w:rsidRDefault="001644E1" w14:paraId="1BA4E938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349C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B111E"/>
    <w:rsid w:val="002B28E0"/>
    <w:rsid w:val="002B5941"/>
    <w:rsid w:val="002B6DAB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A1C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D302C"/>
    <w:rsid w:val="007D4174"/>
    <w:rsid w:val="007E0866"/>
    <w:rsid w:val="007E31E3"/>
    <w:rsid w:val="007E4B22"/>
    <w:rsid w:val="007F23E7"/>
    <w:rsid w:val="007F3757"/>
    <w:rsid w:val="007F4AC2"/>
    <w:rsid w:val="008060F4"/>
    <w:rsid w:val="00814D34"/>
    <w:rsid w:val="008155E7"/>
    <w:rsid w:val="00824D1D"/>
    <w:rsid w:val="00832CC9"/>
    <w:rsid w:val="00833AC6"/>
    <w:rsid w:val="00834215"/>
    <w:rsid w:val="00843739"/>
    <w:rsid w:val="00847017"/>
    <w:rsid w:val="00856C50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42CF0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2B308524"/>
    <w:rsid w:val="2E52040D"/>
    <w:rsid w:val="3C5C64E8"/>
    <w:rsid w:val="3C731C4B"/>
    <w:rsid w:val="57E85309"/>
    <w:rsid w:val="68D5D933"/>
    <w:rsid w:val="6E0E9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character" w:styleId="Naslov1Znak" w:customStyle="1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styleId="NogaZnak" w:customStyle="1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styleId="OdstavekseznamaZnak" w:customStyle="1">
    <w:name w:val="Odstavek seznama Znak"/>
    <w:link w:val="Odstavekseznama"/>
    <w:uiPriority w:val="34"/>
    <w:rsid w:val="007E4B22"/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37bdbf8ae9424be5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5A82E6D-728A-4EDA-ADB1-9AF34086D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FFE71-2D52-42D2-9981-3D01E8D3D4D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36</revision>
  <lastPrinted>2016-01-04T14:35:00.0000000Z</lastPrinted>
  <dcterms:created xsi:type="dcterms:W3CDTF">2021-04-23T09:52:00.0000000Z</dcterms:created>
  <dcterms:modified xsi:type="dcterms:W3CDTF">2024-01-12T10:59:06.6162152Z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